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ECA47" w:rsidR="001E41F3" w:rsidRDefault="001E41F3">
      <w:pPr>
        <w:pStyle w:val="CRCoverPage"/>
        <w:tabs>
          <w:tab w:val="right" w:pos="9639"/>
        </w:tabs>
        <w:spacing w:after="0"/>
        <w:rPr>
          <w:b/>
          <w:i/>
          <w:noProof/>
          <w:sz w:val="28"/>
        </w:rPr>
      </w:pPr>
      <w:r w:rsidRPr="004A6D5B">
        <w:rPr>
          <w:b/>
          <w:noProof/>
          <w:sz w:val="24"/>
        </w:rPr>
        <w:t>3GPP TSG-</w:t>
      </w:r>
      <w:fldSimple w:instr="DOCPROPERTY  TSG/WGRef  \* MERGEFORMAT">
        <w:r w:rsidR="00065B7E" w:rsidRPr="004A6D5B">
          <w:rPr>
            <w:b/>
            <w:noProof/>
            <w:sz w:val="24"/>
          </w:rPr>
          <w:t>RAN WG1</w:t>
        </w:r>
      </w:fldSimple>
      <w:r w:rsidR="00C66BA2" w:rsidRPr="004A6D5B">
        <w:rPr>
          <w:b/>
          <w:noProof/>
          <w:sz w:val="24"/>
        </w:rPr>
        <w:t xml:space="preserve"> </w:t>
      </w:r>
      <w:r w:rsidRPr="004A6D5B">
        <w:rPr>
          <w:b/>
          <w:noProof/>
          <w:sz w:val="24"/>
        </w:rPr>
        <w:t>Meeting #</w:t>
      </w:r>
      <w:fldSimple w:instr="DOCPROPERTY  MtgSeq  \* MERGEFORMAT">
        <w:r w:rsidR="00065B7E" w:rsidRPr="004A6D5B">
          <w:rPr>
            <w:b/>
            <w:noProof/>
            <w:sz w:val="24"/>
          </w:rPr>
          <w:t>1</w:t>
        </w:r>
        <w:r w:rsidR="00A07262" w:rsidRPr="004A6D5B">
          <w:rPr>
            <w:b/>
            <w:noProof/>
            <w:sz w:val="24"/>
          </w:rPr>
          <w:t>10</w:t>
        </w:r>
      </w:fldSimple>
      <w:r w:rsidRPr="004A6D5B">
        <w:rPr>
          <w:b/>
          <w:i/>
          <w:noProof/>
          <w:sz w:val="28"/>
        </w:rPr>
        <w:tab/>
      </w:r>
      <w:fldSimple w:instr="DOCPROPERTY  Tdoc#  \* MERGEFORMAT">
        <w:r w:rsidR="00065B7E" w:rsidRPr="004A6D5B">
          <w:rPr>
            <w:b/>
            <w:i/>
            <w:noProof/>
            <w:sz w:val="28"/>
          </w:rPr>
          <w:t>R1-2</w:t>
        </w:r>
        <w:r w:rsidR="0021132E" w:rsidRPr="004A6D5B">
          <w:rPr>
            <w:b/>
            <w:i/>
            <w:noProof/>
            <w:sz w:val="28"/>
          </w:rPr>
          <w:t>2</w:t>
        </w:r>
        <w:r w:rsidR="004A6D5B">
          <w:rPr>
            <w:b/>
            <w:i/>
            <w:noProof/>
            <w:sz w:val="28"/>
          </w:rPr>
          <w:t>0</w:t>
        </w:r>
      </w:fldSimple>
      <w:r w:rsidR="00EE3678">
        <w:rPr>
          <w:b/>
          <w:i/>
          <w:noProof/>
          <w:sz w:val="28"/>
        </w:rPr>
        <w:t>8313</w:t>
      </w:r>
    </w:p>
    <w:p w14:paraId="7CB45193" w14:textId="1BE23A3C" w:rsidR="001E41F3" w:rsidRDefault="00000000" w:rsidP="005E2C44">
      <w:pPr>
        <w:pStyle w:val="CRCoverPage"/>
        <w:outlineLvl w:val="0"/>
        <w:rPr>
          <w:b/>
          <w:noProof/>
          <w:sz w:val="24"/>
        </w:rPr>
      </w:pPr>
      <w:fldSimple w:instr="DOCPROPERTY  Location  \* MERGEFORMAT">
        <w:r w:rsidR="00A07262">
          <w:rPr>
            <w:b/>
            <w:noProof/>
            <w:sz w:val="24"/>
          </w:rPr>
          <w:t>Toulouse, France</w:t>
        </w:r>
      </w:fldSimple>
      <w:r w:rsidR="001E41F3">
        <w:rPr>
          <w:b/>
          <w:noProof/>
          <w:sz w:val="24"/>
        </w:rPr>
        <w:t>,</w:t>
      </w:r>
      <w:fldSimple w:instr="DOCPROPERTY  StartDate  \* MERGEFORMAT">
        <w:r w:rsidR="003609EF" w:rsidRPr="00BA51D9">
          <w:rPr>
            <w:b/>
            <w:noProof/>
            <w:sz w:val="24"/>
          </w:rPr>
          <w:t xml:space="preserve"> </w:t>
        </w:r>
      </w:fldSimple>
      <w:fldSimple w:instr="DOCPROPERTY  EndDate  \* MERGEFORMAT">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000000" w:rsidP="00E13F3D">
            <w:pPr>
              <w:pStyle w:val="CRCoverPage"/>
              <w:spacing w:after="0"/>
              <w:jc w:val="right"/>
              <w:rPr>
                <w:b/>
                <w:noProof/>
                <w:sz w:val="28"/>
              </w:rPr>
            </w:pPr>
            <w:fldSimple w:instr="DOCPROPERTY  Spec#  \* MERGEFORMAT">
              <w:r w:rsidR="00065B7E">
                <w:rPr>
                  <w:b/>
                  <w:noProof/>
                  <w:sz w:val="28"/>
                </w:rPr>
                <w:t>38.21</w:t>
              </w:r>
            </w:fldSimple>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CD155" w:rsidR="001E41F3" w:rsidRPr="00410371" w:rsidRDefault="00000000" w:rsidP="00547111">
            <w:pPr>
              <w:pStyle w:val="CRCoverPage"/>
              <w:spacing w:after="0"/>
              <w:rPr>
                <w:noProof/>
              </w:rPr>
            </w:pPr>
            <w:fldSimple w:instr="DOCPROPERTY  Cr#  \* MERGEFORMAT">
              <w:r w:rsidR="00EE3678">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0000" w:rsidP="00E13F3D">
            <w:pPr>
              <w:pStyle w:val="CRCoverPage"/>
              <w:spacing w:after="0"/>
              <w:jc w:val="center"/>
              <w:rPr>
                <w:b/>
                <w:noProof/>
              </w:rPr>
            </w:pPr>
            <w:fldSimple w:instr="DOCPROPERTY  Revision  \* MERGEFORMAT">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000000">
            <w:pPr>
              <w:pStyle w:val="CRCoverPage"/>
              <w:spacing w:after="0"/>
              <w:jc w:val="center"/>
              <w:rPr>
                <w:noProof/>
                <w:sz w:val="28"/>
              </w:rPr>
            </w:pPr>
            <w:fldSimple w:instr="DOCPROPERTY  Version  \* MERGEFORMAT">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7EA2" w:rsidR="001E41F3" w:rsidRDefault="00A07262">
            <w:pPr>
              <w:pStyle w:val="CRCoverPage"/>
              <w:spacing w:after="0"/>
              <w:ind w:left="100"/>
              <w:rPr>
                <w:noProof/>
              </w:rPr>
            </w:pPr>
            <w:bookmarkStart w:id="1" w:name="_Hlk113015610"/>
            <w:r>
              <w:t>A-CSI</w:t>
            </w:r>
            <w:r w:rsidR="001229A9">
              <w:t xml:space="preserve"> multiplexing</w:t>
            </w:r>
            <w:r>
              <w:t xml:space="preserve"> on </w:t>
            </w:r>
            <w:proofErr w:type="spellStart"/>
            <w:r>
              <w:t>TBoMS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17362" w:rsidR="001E41F3" w:rsidRPr="00EC7E8B" w:rsidRDefault="00142A73">
            <w:pPr>
              <w:pStyle w:val="CRCoverPage"/>
              <w:spacing w:after="0"/>
              <w:ind w:left="100"/>
              <w:rPr>
                <w:noProof/>
              </w:rPr>
            </w:pPr>
            <w:r>
              <w:t>Moderator (Nokia),</w:t>
            </w:r>
            <w:r w:rsidR="00F14B08" w:rsidRPr="00EC7E8B">
              <w:t xml:space="preserve"> Intel,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Pr="00EC7E8B" w:rsidRDefault="00000000" w:rsidP="00547111">
            <w:pPr>
              <w:pStyle w:val="CRCoverPage"/>
              <w:spacing w:after="0"/>
              <w:ind w:left="100"/>
              <w:rPr>
                <w:noProof/>
              </w:rPr>
            </w:pPr>
            <w:fldSimple w:instr="DOCPROPERTY  SourceIfTsg  \* MERGEFORMAT">
              <w:r w:rsidR="00065B7E" w:rsidRPr="00EC7E8B">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000000">
            <w:pPr>
              <w:pStyle w:val="CRCoverPage"/>
              <w:spacing w:after="0"/>
              <w:ind w:left="100"/>
              <w:rPr>
                <w:noProof/>
              </w:rPr>
            </w:pPr>
            <w:fldSimple w:instr="DOCPROPERTY  ResDate  \* MERGEFORMAT">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421EB" w:rsidR="001E41F3" w:rsidRPr="00A07262" w:rsidRDefault="00FA49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000000">
            <w:pPr>
              <w:pStyle w:val="CRCoverPage"/>
              <w:spacing w:after="0"/>
              <w:ind w:left="100"/>
              <w:rPr>
                <w:noProof/>
              </w:rPr>
            </w:pPr>
            <w:fldSimple w:instr="DOCPROPERTY  Release  \* MERGEFORMAT">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A3BA" w14:textId="6D28A824" w:rsidR="007A5936" w:rsidRDefault="00C07C7B" w:rsidP="007A5936">
            <w:pPr>
              <w:pStyle w:val="CRCoverPage"/>
              <w:spacing w:after="0"/>
              <w:jc w:val="both"/>
            </w:pPr>
            <w:r>
              <w:t>In RAN1#1</w:t>
            </w:r>
            <w:r w:rsidR="007A5936">
              <w:t xml:space="preserve">09-e meeting, it was agreed that A-CSI multiplexing on a slot of </w:t>
            </w:r>
            <w:proofErr w:type="spellStart"/>
            <w:r w:rsidR="007A5936">
              <w:t>TBoMS</w:t>
            </w:r>
            <w:proofErr w:type="spellEnd"/>
            <w:r w:rsidR="007A5936">
              <w:t xml:space="preserve"> with UL-SCH is supported. This agreement has not been captured in the specification since </w:t>
            </w:r>
            <w:r w:rsidR="00C04D77">
              <w:t xml:space="preserve">no agreement was made concerning </w:t>
            </w:r>
            <w:r w:rsidR="007A5936">
              <w:t xml:space="preserve">the exact slot of the multiple slots of </w:t>
            </w:r>
            <w:proofErr w:type="spellStart"/>
            <w:r w:rsidR="007A5936">
              <w:t>TBoMS</w:t>
            </w:r>
            <w:proofErr w:type="spellEnd"/>
            <w:r w:rsidR="007A5936">
              <w:t xml:space="preserve"> that should be used for A-CSI multiplexing.</w:t>
            </w:r>
          </w:p>
          <w:p w14:paraId="401A4577" w14:textId="77777777" w:rsidR="007A5936" w:rsidRDefault="007A5936" w:rsidP="007A5936">
            <w:pPr>
              <w:pStyle w:val="CRCoverPage"/>
              <w:spacing w:after="0"/>
              <w:jc w:val="both"/>
            </w:pPr>
          </w:p>
          <w:p w14:paraId="04B4F444" w14:textId="3C7BD7B2" w:rsidR="00C07C7B" w:rsidRDefault="007A5936" w:rsidP="007A5936">
            <w:pPr>
              <w:pStyle w:val="CRCoverPage"/>
              <w:spacing w:after="0"/>
              <w:jc w:val="both"/>
            </w:pPr>
            <w:r>
              <w:t xml:space="preserve">This CR captures the agreement made in RAN1#109-e </w:t>
            </w:r>
            <w:r w:rsidR="00C04D77">
              <w:t>and</w:t>
            </w:r>
            <w:r>
              <w:t xml:space="preserve"> clarifies the </w:t>
            </w:r>
          </w:p>
          <w:p w14:paraId="708AA7DE" w14:textId="5A8DD5F4" w:rsidR="00F14B08" w:rsidRPr="00F14B08" w:rsidRDefault="007A5936" w:rsidP="007A5936">
            <w:pPr>
              <w:pStyle w:val="CRCoverPage"/>
              <w:spacing w:after="0"/>
              <w:jc w:val="both"/>
            </w:pPr>
            <w:r>
              <w:t xml:space="preserve">the exact slot of the multiple slots of </w:t>
            </w:r>
            <w:proofErr w:type="spellStart"/>
            <w:r>
              <w:t>TBoMS</w:t>
            </w:r>
            <w:proofErr w:type="spellEnd"/>
            <w:r w:rsidR="00212CF3">
              <w:t xml:space="preserve"> with UL-SCH</w:t>
            </w:r>
            <w:r>
              <w:t xml:space="preserve"> that should be used for A-CSI multiplexing</w:t>
            </w:r>
            <w:r w:rsidR="00212C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C170B" w:rsidR="001E41F3" w:rsidRPr="00EC52F8" w:rsidRDefault="00F14B08" w:rsidP="00212CF3">
            <w:pPr>
              <w:pStyle w:val="CRCoverPage"/>
              <w:spacing w:after="0"/>
              <w:rPr>
                <w:noProof/>
              </w:rPr>
            </w:pPr>
            <w:r w:rsidRPr="00F14B08">
              <w:t xml:space="preserve">For A-CSI multiplexing on </w:t>
            </w:r>
            <w:proofErr w:type="spellStart"/>
            <w:r w:rsidRPr="00F14B08">
              <w:t>TBoMS</w:t>
            </w:r>
            <w:proofErr w:type="spellEnd"/>
            <w:r w:rsidRPr="00F14B08">
              <w:t xml:space="preserve"> with UL-SCH, A-CSI is multiplexed on the first slot of N</w:t>
            </w:r>
            <w:r w:rsidRPr="00F14B08">
              <w:rPr>
                <w:rFonts w:ascii="Cambria Math" w:hAnsi="Cambria Math" w:cs="Cambria Math"/>
              </w:rPr>
              <w:t>⋅</w:t>
            </w:r>
            <w:r w:rsidRPr="00F14B08">
              <w:t xml:space="preserve">K slots determined for </w:t>
            </w:r>
            <w:proofErr w:type="spellStart"/>
            <w:r w:rsidRPr="00F14B08">
              <w:t>TBoMS</w:t>
            </w:r>
            <w:proofErr w:type="spellEnd"/>
            <w:r w:rsidRPr="00F14B08">
              <w:t xml:space="preserve"> transmission, where N is the number of slots used for TBS determination and K is the number of repetitions of a single </w:t>
            </w:r>
            <w:proofErr w:type="spellStart"/>
            <w:r w:rsidRPr="00F14B08">
              <w:t>TBoMS</w:t>
            </w:r>
            <w:proofErr w:type="spellEnd"/>
            <w:r w:rsidRPr="00F14B0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8DD04" w:rsidR="005F1226" w:rsidRDefault="00F14B08" w:rsidP="00212CF3">
            <w:pPr>
              <w:pStyle w:val="CRCoverPage"/>
              <w:spacing w:after="0"/>
              <w:rPr>
                <w:noProof/>
              </w:rPr>
            </w:pPr>
            <w:r w:rsidRPr="00F14B08">
              <w:rPr>
                <w:noProof/>
              </w:rPr>
              <w:t xml:space="preserve">UE behaviour </w:t>
            </w:r>
            <w:r>
              <w:rPr>
                <w:noProof/>
              </w:rPr>
              <w:t xml:space="preserve">for </w:t>
            </w:r>
            <w:r w:rsidRPr="00F14B08">
              <w:rPr>
                <w:noProof/>
              </w:rPr>
              <w:t xml:space="preserve">A-CSI </w:t>
            </w:r>
            <w:r>
              <w:rPr>
                <w:noProof/>
              </w:rPr>
              <w:t>multiplexing on TBoMS with UL-SCH is undefined</w:t>
            </w:r>
            <w:r w:rsidRPr="00F14B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2761F" w:rsidR="005F1226" w:rsidRDefault="005F1226" w:rsidP="00AA0B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ACE31" w:rsidR="008863B9" w:rsidRDefault="00F14B08">
            <w:pPr>
              <w:pStyle w:val="CRCoverPage"/>
              <w:spacing w:after="0"/>
              <w:ind w:left="100"/>
              <w:rPr>
                <w:noProof/>
              </w:rPr>
            </w:pPr>
            <w:r>
              <w:rPr>
                <w:noProof/>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E62F2B9" w14:textId="77777777" w:rsidR="00FF23A5" w:rsidRPr="004A6D5B" w:rsidRDefault="00FF23A5" w:rsidP="00FF23A5">
      <w:pPr>
        <w:jc w:val="center"/>
        <w:rPr>
          <w:b/>
          <w:bCs/>
          <w:noProof/>
          <w:sz w:val="24"/>
          <w:szCs w:val="24"/>
        </w:rPr>
      </w:pPr>
      <w:bookmarkStart w:id="2" w:name="_Ref500774487"/>
      <w:bookmarkStart w:id="3" w:name="_Toc12021446"/>
      <w:bookmarkStart w:id="4" w:name="_Toc20311558"/>
      <w:bookmarkStart w:id="5" w:name="_Toc26719383"/>
      <w:bookmarkStart w:id="6" w:name="_Toc44877043"/>
      <w:bookmarkStart w:id="7" w:name="_Toc51963674"/>
      <w:bookmarkStart w:id="8" w:name="_Toc74673421"/>
      <w:bookmarkStart w:id="9" w:name="_Ref497117847"/>
      <w:r w:rsidRPr="004A6D5B">
        <w:rPr>
          <w:b/>
          <w:bCs/>
          <w:noProof/>
          <w:sz w:val="24"/>
          <w:szCs w:val="24"/>
        </w:rPr>
        <w:lastRenderedPageBreak/>
        <w:t>***** Unaffected subclauses omitted *****</w:t>
      </w:r>
    </w:p>
    <w:p w14:paraId="485091B5" w14:textId="77777777" w:rsidR="00920ABB" w:rsidRPr="0048482F" w:rsidRDefault="00920ABB" w:rsidP="00920ABB">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06695658"/>
      <w:bookmarkEnd w:id="2"/>
      <w:bookmarkEnd w:id="3"/>
      <w:bookmarkEnd w:id="4"/>
      <w:bookmarkEnd w:id="5"/>
      <w:bookmarkEnd w:id="6"/>
      <w:bookmarkEnd w:id="7"/>
      <w:bookmarkEnd w:id="8"/>
      <w:bookmarkEnd w:id="9"/>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502C233C" w14:textId="56DF95BC" w:rsidR="00920ABB" w:rsidRPr="004A6D5B" w:rsidRDefault="002F26FD" w:rsidP="002F26FD">
      <w:pPr>
        <w:jc w:val="center"/>
        <w:rPr>
          <w:b/>
          <w:bCs/>
          <w:noProof/>
          <w:sz w:val="24"/>
          <w:szCs w:val="24"/>
        </w:rPr>
      </w:pPr>
      <w:r w:rsidRPr="004A6D5B">
        <w:rPr>
          <w:b/>
          <w:bCs/>
          <w:noProof/>
          <w:sz w:val="24"/>
          <w:szCs w:val="24"/>
        </w:rPr>
        <w:t xml:space="preserve">***** </w:t>
      </w:r>
      <w:r w:rsidR="00FE51D1" w:rsidRPr="004A6D5B">
        <w:rPr>
          <w:b/>
          <w:bCs/>
          <w:noProof/>
          <w:sz w:val="24"/>
          <w:szCs w:val="24"/>
        </w:rPr>
        <w:t>Unchanged text o</w:t>
      </w:r>
      <w:r w:rsidRPr="004A6D5B">
        <w:rPr>
          <w:b/>
          <w:bCs/>
          <w:noProof/>
          <w:sz w:val="24"/>
          <w:szCs w:val="24"/>
        </w:rPr>
        <w:t>mitted*****</w:t>
      </w:r>
    </w:p>
    <w:p w14:paraId="48F3ADF6" w14:textId="34A59AB0"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7659CB8" w14:textId="77777777" w:rsidR="00920ABB" w:rsidRPr="00FB19B3" w:rsidRDefault="00920ABB" w:rsidP="00920ABB">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3A1D55" w14:textId="77777777" w:rsidR="00920ABB" w:rsidRPr="00B04148" w:rsidRDefault="00920ABB" w:rsidP="00920ABB">
      <w:pPr>
        <w:pStyle w:val="B1"/>
      </w:pPr>
      <w:r>
        <w:t>-</w:t>
      </w:r>
      <w:r>
        <w:tab/>
      </w:r>
      <w:r w:rsidRPr="00FB19B3">
        <w:t>otherwise</w:t>
      </w:r>
      <w:r w:rsidRPr="00B04148">
        <w:t xml:space="preserve">, the CSI report(s) is transmitted only on the first transmission occasion. </w:t>
      </w:r>
    </w:p>
    <w:p w14:paraId="4658A81B" w14:textId="119F668B" w:rsidR="00F14B08" w:rsidRDefault="00F14B08" w:rsidP="00920ABB">
      <w:pPr>
        <w:rPr>
          <w:color w:val="FF0000"/>
          <w:u w:val="single"/>
          <w:lang w:val="en-US"/>
        </w:rPr>
      </w:pPr>
      <w:r>
        <w:rPr>
          <w:color w:val="FF0000"/>
          <w:u w:val="single"/>
          <w:lang w:val="en-US"/>
        </w:rPr>
        <w:t xml:space="preserve">For PUSCH transmissions of TB processing over multiple slots, when a DCI format 0_1 and DCI </w:t>
      </w:r>
      <w:r w:rsidRPr="00F14B08">
        <w:rPr>
          <w:color w:val="FF0000"/>
          <w:u w:val="single"/>
          <w:lang w:val="en-US"/>
        </w:rPr>
        <w:t xml:space="preserve">format 0_2 schedule </w:t>
      </w:r>
      <w:r>
        <w:rPr>
          <w:color w:val="FF0000"/>
          <w:u w:val="single"/>
          <w:lang w:val="en-US"/>
        </w:rPr>
        <w:t xml:space="preserve">aperiodic CSI report(s) on PUSCH with transport block by a 'CSI request' field on a DCI, the CSI report(s) is transmitted only on the first slot of the </w:t>
      </w:r>
      <w:r>
        <w:rPr>
          <w:rFonts w:ascii="Cambria Math" w:hAnsi="Cambria Math" w:cs="Cambria Math"/>
          <w:color w:val="FF0000"/>
          <w:u w:val="single"/>
        </w:rPr>
        <w:t>𝑁</w:t>
      </w:r>
      <w:r>
        <w:rPr>
          <w:color w:val="FF0000"/>
          <w:u w:val="single"/>
          <w:lang w:val="en-US"/>
        </w:rPr>
        <w:t xml:space="preserve"> ∙ </w:t>
      </w:r>
      <w:r>
        <w:rPr>
          <w:rFonts w:ascii="Cambria Math" w:hAnsi="Cambria Math" w:cs="Cambria Math"/>
          <w:color w:val="FF0000"/>
          <w:u w:val="single"/>
        </w:rPr>
        <w:t>𝐾</w:t>
      </w:r>
      <w:r>
        <w:rPr>
          <w:color w:val="FF0000"/>
          <w:u w:val="single"/>
          <w:lang w:val="en-US"/>
        </w:rPr>
        <w:t xml:space="preserve"> slots determined for the PUSCH transmission.</w:t>
      </w:r>
    </w:p>
    <w:p w14:paraId="7083FB3A" w14:textId="29B95759"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249C680"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350DBAA" w14:textId="77777777" w:rsidR="00920ABB" w:rsidRPr="00B04148" w:rsidRDefault="00920ABB" w:rsidP="00920ABB">
      <w:pPr>
        <w:pStyle w:val="B1"/>
      </w:pPr>
      <w:r>
        <w:t>-</w:t>
      </w:r>
      <w:r>
        <w:tab/>
      </w:r>
      <w:r w:rsidRPr="00B04148">
        <w:t xml:space="preserve">otherwise, the CSI report(s) is multiplexed only on the first actual repetition. </w:t>
      </w:r>
    </w:p>
    <w:p w14:paraId="4007E751" w14:textId="77777777" w:rsidR="00920ABB" w:rsidRPr="00777D0C" w:rsidRDefault="00920ABB" w:rsidP="00920ABB">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A41F11C" w14:textId="77777777"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1ECB7B1E"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F3EED5C" w14:textId="77777777" w:rsidR="00920ABB" w:rsidRPr="00B04148" w:rsidRDefault="00920ABB" w:rsidP="00920ABB">
      <w:pPr>
        <w:pStyle w:val="B1"/>
      </w:pPr>
      <w:r>
        <w:t>-</w:t>
      </w:r>
      <w:r>
        <w:tab/>
      </w:r>
      <w:r w:rsidRPr="00B04148">
        <w:t xml:space="preserve">otherwise, the CSI report(s) is transmitted only on the first transmission occasion. </w:t>
      </w:r>
    </w:p>
    <w:p w14:paraId="2C24DCDB" w14:textId="77777777" w:rsidR="00920ABB" w:rsidRPr="00164FB3"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D398FE8"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45282A9" w14:textId="77777777" w:rsidR="00920ABB" w:rsidRPr="00B04148" w:rsidRDefault="00920ABB" w:rsidP="00920ABB">
      <w:pPr>
        <w:pStyle w:val="B1"/>
      </w:pPr>
      <w:r>
        <w:t>-</w:t>
      </w:r>
      <w:r>
        <w:tab/>
      </w:r>
      <w:r w:rsidRPr="00B04148">
        <w:t xml:space="preserve">otherwise, the CSI report(s) is transmitted only on the first actual repetition. </w:t>
      </w:r>
    </w:p>
    <w:p w14:paraId="2C6B5CE5" w14:textId="77777777" w:rsidR="00920ABB" w:rsidRPr="00777D0C" w:rsidRDefault="00920ABB" w:rsidP="00920ABB">
      <w:pPr>
        <w:rPr>
          <w:sz w:val="18"/>
          <w:szCs w:val="18"/>
        </w:rPr>
      </w:pPr>
      <w:bookmarkStart w:id="19"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DD78C51" w14:textId="77777777" w:rsidR="00920ABB" w:rsidRPr="00B04148" w:rsidRDefault="00920ABB" w:rsidP="00920ABB">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19"/>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12ED212" w14:textId="77777777" w:rsidR="00920ABB" w:rsidRPr="00B04148" w:rsidRDefault="00920ABB" w:rsidP="00920ABB">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C3DE3CA" w14:textId="77777777" w:rsidR="00920ABB" w:rsidRPr="00B04148" w:rsidRDefault="00920ABB" w:rsidP="00920ABB">
      <w:pPr>
        <w:pStyle w:val="B1"/>
      </w:pPr>
      <w:r>
        <w:t>-</w:t>
      </w:r>
      <w:r>
        <w:tab/>
      </w:r>
      <w:r w:rsidRPr="00B04148">
        <w:t xml:space="preserve">otherwise, the CSI report(s) is transmitted only on the first transmission occasion. </w:t>
      </w:r>
    </w:p>
    <w:p w14:paraId="2D58A1C3" w14:textId="77777777"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C428677"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F2D47CA"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F1BA735" w14:textId="6750FC46" w:rsidR="00FF23A5" w:rsidRPr="00B916EC" w:rsidRDefault="00920ABB" w:rsidP="002F26FD">
      <w:pPr>
        <w:pStyle w:val="B1"/>
      </w:pPr>
      <w:r>
        <w:t>-</w:t>
      </w:r>
      <w:r>
        <w:tab/>
      </w:r>
      <w:r w:rsidRPr="00FB19B3">
        <w:t>othe</w:t>
      </w:r>
      <w:r w:rsidRPr="00B04148">
        <w:t>rwise, the CSI report(s) is transmitted only on the first actual repetition.</w:t>
      </w:r>
    </w:p>
    <w:p w14:paraId="68C9CD36" w14:textId="6F650C63" w:rsidR="001E41F3" w:rsidRPr="004A6D5B" w:rsidRDefault="00FF23A5" w:rsidP="00FF23A5">
      <w:pPr>
        <w:jc w:val="center"/>
        <w:rPr>
          <w:b/>
          <w:bCs/>
          <w:noProof/>
          <w:sz w:val="24"/>
          <w:szCs w:val="24"/>
        </w:rPr>
      </w:pPr>
      <w:r w:rsidRPr="004A6D5B">
        <w:rPr>
          <w:b/>
          <w:bCs/>
          <w:noProof/>
          <w:sz w:val="24"/>
          <w:szCs w:val="24"/>
        </w:rPr>
        <w:t>***** Unaffected subclauses omitted *****</w:t>
      </w:r>
    </w:p>
    <w:sectPr w:rsidR="001E41F3" w:rsidRPr="004A6D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725D" w14:textId="77777777" w:rsidR="005F73F1" w:rsidRDefault="005F73F1">
      <w:r>
        <w:separator/>
      </w:r>
    </w:p>
  </w:endnote>
  <w:endnote w:type="continuationSeparator" w:id="0">
    <w:p w14:paraId="1868E6F9" w14:textId="77777777" w:rsidR="005F73F1" w:rsidRDefault="005F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84DA3" w14:textId="77777777" w:rsidR="005F73F1" w:rsidRDefault="005F73F1">
      <w:r>
        <w:separator/>
      </w:r>
    </w:p>
  </w:footnote>
  <w:footnote w:type="continuationSeparator" w:id="0">
    <w:p w14:paraId="5E8D269E" w14:textId="77777777" w:rsidR="005F73F1" w:rsidRDefault="005F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4984814">
    <w:abstractNumId w:val="3"/>
  </w:num>
  <w:num w:numId="2" w16cid:durableId="212426341">
    <w:abstractNumId w:val="15"/>
  </w:num>
  <w:num w:numId="3" w16cid:durableId="1969310158">
    <w:abstractNumId w:val="23"/>
  </w:num>
  <w:num w:numId="4" w16cid:durableId="1889754646">
    <w:abstractNumId w:val="16"/>
  </w:num>
  <w:num w:numId="5" w16cid:durableId="1796754038">
    <w:abstractNumId w:val="13"/>
  </w:num>
  <w:num w:numId="6" w16cid:durableId="404229957">
    <w:abstractNumId w:val="4"/>
  </w:num>
  <w:num w:numId="7" w16cid:durableId="1390837474">
    <w:abstractNumId w:val="21"/>
  </w:num>
  <w:num w:numId="8" w16cid:durableId="2094013483">
    <w:abstractNumId w:val="10"/>
  </w:num>
  <w:num w:numId="9" w16cid:durableId="1933274421">
    <w:abstractNumId w:val="19"/>
  </w:num>
  <w:num w:numId="10" w16cid:durableId="942759325">
    <w:abstractNumId w:val="14"/>
  </w:num>
  <w:num w:numId="11" w16cid:durableId="1866022664">
    <w:abstractNumId w:val="6"/>
  </w:num>
  <w:num w:numId="12" w16cid:durableId="1036393597">
    <w:abstractNumId w:val="1"/>
  </w:num>
  <w:num w:numId="13" w16cid:durableId="1171987995">
    <w:abstractNumId w:val="2"/>
  </w:num>
  <w:num w:numId="14" w16cid:durableId="195047957">
    <w:abstractNumId w:val="20"/>
  </w:num>
  <w:num w:numId="15" w16cid:durableId="1755972685">
    <w:abstractNumId w:val="0"/>
  </w:num>
  <w:num w:numId="16" w16cid:durableId="1457290858">
    <w:abstractNumId w:val="17"/>
  </w:num>
  <w:num w:numId="17" w16cid:durableId="714813824">
    <w:abstractNumId w:val="18"/>
  </w:num>
  <w:num w:numId="18" w16cid:durableId="1996716600">
    <w:abstractNumId w:val="22"/>
  </w:num>
  <w:num w:numId="19" w16cid:durableId="1963419103">
    <w:abstractNumId w:val="7"/>
  </w:num>
  <w:num w:numId="20" w16cid:durableId="249971850">
    <w:abstractNumId w:val="12"/>
  </w:num>
  <w:num w:numId="21" w16cid:durableId="1416903514">
    <w:abstractNumId w:val="9"/>
  </w:num>
  <w:num w:numId="22" w16cid:durableId="1552569668">
    <w:abstractNumId w:val="8"/>
  </w:num>
  <w:num w:numId="23" w16cid:durableId="771630244">
    <w:abstractNumId w:val="5"/>
  </w:num>
  <w:num w:numId="24" w16cid:durableId="143178002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15CF5"/>
    <w:rsid w:val="001229A9"/>
    <w:rsid w:val="00142A73"/>
    <w:rsid w:val="00145D43"/>
    <w:rsid w:val="00174633"/>
    <w:rsid w:val="00192C46"/>
    <w:rsid w:val="001A08B3"/>
    <w:rsid w:val="001A7B60"/>
    <w:rsid w:val="001B52F0"/>
    <w:rsid w:val="001B7A65"/>
    <w:rsid w:val="001E41F3"/>
    <w:rsid w:val="00206CA9"/>
    <w:rsid w:val="0021132E"/>
    <w:rsid w:val="00212CF3"/>
    <w:rsid w:val="0024021E"/>
    <w:rsid w:val="00244C75"/>
    <w:rsid w:val="0026004D"/>
    <w:rsid w:val="002640DD"/>
    <w:rsid w:val="00275D12"/>
    <w:rsid w:val="00284FEB"/>
    <w:rsid w:val="002860C4"/>
    <w:rsid w:val="002A0673"/>
    <w:rsid w:val="002B5741"/>
    <w:rsid w:val="002E472E"/>
    <w:rsid w:val="002F26FD"/>
    <w:rsid w:val="00305409"/>
    <w:rsid w:val="00315833"/>
    <w:rsid w:val="00335DB1"/>
    <w:rsid w:val="00347013"/>
    <w:rsid w:val="003609EF"/>
    <w:rsid w:val="0036231A"/>
    <w:rsid w:val="00374DD4"/>
    <w:rsid w:val="003A6D45"/>
    <w:rsid w:val="003D4119"/>
    <w:rsid w:val="003E1A36"/>
    <w:rsid w:val="003E2C6C"/>
    <w:rsid w:val="00410371"/>
    <w:rsid w:val="004242F1"/>
    <w:rsid w:val="00465BBE"/>
    <w:rsid w:val="004A1D50"/>
    <w:rsid w:val="004A6D5B"/>
    <w:rsid w:val="004B75B7"/>
    <w:rsid w:val="0051580D"/>
    <w:rsid w:val="00547111"/>
    <w:rsid w:val="00592D74"/>
    <w:rsid w:val="005C6604"/>
    <w:rsid w:val="005D416C"/>
    <w:rsid w:val="005E2C44"/>
    <w:rsid w:val="005F1226"/>
    <w:rsid w:val="005F73F1"/>
    <w:rsid w:val="00621188"/>
    <w:rsid w:val="006257ED"/>
    <w:rsid w:val="00665C47"/>
    <w:rsid w:val="00686B1B"/>
    <w:rsid w:val="00695808"/>
    <w:rsid w:val="006B46FB"/>
    <w:rsid w:val="006E21FB"/>
    <w:rsid w:val="0074006D"/>
    <w:rsid w:val="00770510"/>
    <w:rsid w:val="00790BB8"/>
    <w:rsid w:val="00792342"/>
    <w:rsid w:val="007977A8"/>
    <w:rsid w:val="007A5936"/>
    <w:rsid w:val="007B512A"/>
    <w:rsid w:val="007B566D"/>
    <w:rsid w:val="007C2097"/>
    <w:rsid w:val="007D415E"/>
    <w:rsid w:val="007D6A07"/>
    <w:rsid w:val="007F7259"/>
    <w:rsid w:val="008040A8"/>
    <w:rsid w:val="0082250D"/>
    <w:rsid w:val="008279FA"/>
    <w:rsid w:val="008626E7"/>
    <w:rsid w:val="00870EE7"/>
    <w:rsid w:val="008863B9"/>
    <w:rsid w:val="008A45A6"/>
    <w:rsid w:val="008F3789"/>
    <w:rsid w:val="008F686C"/>
    <w:rsid w:val="00907A98"/>
    <w:rsid w:val="009148DE"/>
    <w:rsid w:val="00920ABB"/>
    <w:rsid w:val="00941E30"/>
    <w:rsid w:val="009777D9"/>
    <w:rsid w:val="00980F59"/>
    <w:rsid w:val="00981173"/>
    <w:rsid w:val="00991B88"/>
    <w:rsid w:val="009A5753"/>
    <w:rsid w:val="009A579D"/>
    <w:rsid w:val="009D7C02"/>
    <w:rsid w:val="009E3297"/>
    <w:rsid w:val="009F734F"/>
    <w:rsid w:val="00A07262"/>
    <w:rsid w:val="00A246B6"/>
    <w:rsid w:val="00A27B7E"/>
    <w:rsid w:val="00A47E70"/>
    <w:rsid w:val="00A50CF0"/>
    <w:rsid w:val="00A5548B"/>
    <w:rsid w:val="00A7671C"/>
    <w:rsid w:val="00A856FC"/>
    <w:rsid w:val="00AA0BA4"/>
    <w:rsid w:val="00AA2CBC"/>
    <w:rsid w:val="00AC5820"/>
    <w:rsid w:val="00AD1CD8"/>
    <w:rsid w:val="00B258BB"/>
    <w:rsid w:val="00B67B97"/>
    <w:rsid w:val="00B968C8"/>
    <w:rsid w:val="00B97D20"/>
    <w:rsid w:val="00BA3EC5"/>
    <w:rsid w:val="00BA51D9"/>
    <w:rsid w:val="00BB5DFC"/>
    <w:rsid w:val="00BC5CCD"/>
    <w:rsid w:val="00BD279D"/>
    <w:rsid w:val="00BD6BB8"/>
    <w:rsid w:val="00C04D77"/>
    <w:rsid w:val="00C07C7B"/>
    <w:rsid w:val="00C66BA2"/>
    <w:rsid w:val="00C81F60"/>
    <w:rsid w:val="00C95985"/>
    <w:rsid w:val="00CC5026"/>
    <w:rsid w:val="00CC68D0"/>
    <w:rsid w:val="00CD361E"/>
    <w:rsid w:val="00D03F9A"/>
    <w:rsid w:val="00D06D51"/>
    <w:rsid w:val="00D24991"/>
    <w:rsid w:val="00D50255"/>
    <w:rsid w:val="00D53557"/>
    <w:rsid w:val="00D645CE"/>
    <w:rsid w:val="00D66520"/>
    <w:rsid w:val="00DE34CF"/>
    <w:rsid w:val="00E13F3D"/>
    <w:rsid w:val="00E34898"/>
    <w:rsid w:val="00E43179"/>
    <w:rsid w:val="00EB09B7"/>
    <w:rsid w:val="00EC52F8"/>
    <w:rsid w:val="00EC7E8B"/>
    <w:rsid w:val="00EE3678"/>
    <w:rsid w:val="00EE7D7C"/>
    <w:rsid w:val="00F14B08"/>
    <w:rsid w:val="00F25D98"/>
    <w:rsid w:val="00F300FB"/>
    <w:rsid w:val="00FA49A9"/>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styleId="Mention">
    <w:name w:val="Mention"/>
    <w:basedOn w:val="DefaultParagraphFont"/>
    <w:uiPriority w:val="99"/>
    <w:unhideWhenUsed/>
    <w:rsid w:val="008225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4</cp:revision>
  <cp:lastPrinted>1899-12-31T23:00:00Z</cp:lastPrinted>
  <dcterms:created xsi:type="dcterms:W3CDTF">2022-09-02T12:58:00Z</dcterms:created>
  <dcterms:modified xsi:type="dcterms:W3CDTF">2022-09-04T18:16:00Z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